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D64D5" w14:textId="77777777" w:rsidR="00710A5C" w:rsidRDefault="00710A5C" w:rsidP="00710A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Edmund NEWEMAN</w:t>
      </w:r>
      <w:r>
        <w:rPr>
          <w:rFonts w:ascii="Times New Roman" w:hAnsi="Times New Roman" w:cs="Times New Roman"/>
        </w:rPr>
        <w:t xml:space="preserve">      (fl.1484)</w:t>
      </w:r>
    </w:p>
    <w:p w14:paraId="0DF1F1CF" w14:textId="77777777" w:rsidR="00710A5C" w:rsidRDefault="00710A5C" w:rsidP="00710A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Bergh Apton, Norfolk.</w:t>
      </w:r>
    </w:p>
    <w:p w14:paraId="15D64F0B" w14:textId="77777777" w:rsidR="00710A5C" w:rsidRDefault="00710A5C" w:rsidP="00710A5C">
      <w:pPr>
        <w:rPr>
          <w:rFonts w:ascii="Times New Roman" w:hAnsi="Times New Roman" w:cs="Times New Roman"/>
        </w:rPr>
      </w:pPr>
    </w:p>
    <w:p w14:paraId="59A31F5A" w14:textId="77777777" w:rsidR="00710A5C" w:rsidRDefault="00710A5C" w:rsidP="00710A5C">
      <w:pPr>
        <w:rPr>
          <w:rFonts w:ascii="Times New Roman" w:hAnsi="Times New Roman" w:cs="Times New Roman"/>
        </w:rPr>
      </w:pPr>
    </w:p>
    <w:p w14:paraId="61F6AF09" w14:textId="77777777" w:rsidR="00710A5C" w:rsidRDefault="00710A5C" w:rsidP="00710A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12 others made a plaint of trespass and contempt against Sir Terry </w:t>
      </w:r>
    </w:p>
    <w:p w14:paraId="4FA5E953" w14:textId="77777777" w:rsidR="00710A5C" w:rsidRDefault="00710A5C" w:rsidP="00710A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Robsart of Norwich(q.v.).</w:t>
      </w:r>
    </w:p>
    <w:p w14:paraId="2AF4F510" w14:textId="77777777" w:rsidR="00710A5C" w:rsidRDefault="00710A5C" w:rsidP="00710A5C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8207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26A2D79" w14:textId="77777777" w:rsidR="00710A5C" w:rsidRDefault="00710A5C" w:rsidP="00710A5C">
      <w:pPr>
        <w:rPr>
          <w:rFonts w:ascii="Times New Roman" w:hAnsi="Times New Roman" w:cs="Times New Roman"/>
        </w:rPr>
      </w:pPr>
    </w:p>
    <w:p w14:paraId="0E5F3973" w14:textId="77777777" w:rsidR="00710A5C" w:rsidRDefault="00710A5C" w:rsidP="00710A5C">
      <w:pPr>
        <w:rPr>
          <w:rFonts w:ascii="Times New Roman" w:hAnsi="Times New Roman" w:cs="Times New Roman"/>
        </w:rPr>
      </w:pPr>
    </w:p>
    <w:p w14:paraId="762BB6FB" w14:textId="77777777" w:rsidR="00710A5C" w:rsidRDefault="00710A5C" w:rsidP="00710A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July 2018</w:t>
      </w:r>
    </w:p>
    <w:p w14:paraId="16524ACA" w14:textId="77777777" w:rsidR="006B2F86" w:rsidRPr="00E71FC3" w:rsidRDefault="00710A5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DEE3D" w14:textId="77777777" w:rsidR="00710A5C" w:rsidRDefault="00710A5C" w:rsidP="00E71FC3">
      <w:r>
        <w:separator/>
      </w:r>
    </w:p>
  </w:endnote>
  <w:endnote w:type="continuationSeparator" w:id="0">
    <w:p w14:paraId="077AB013" w14:textId="77777777" w:rsidR="00710A5C" w:rsidRDefault="00710A5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D81D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BDEE7" w14:textId="77777777" w:rsidR="00710A5C" w:rsidRDefault="00710A5C" w:rsidP="00E71FC3">
      <w:r>
        <w:separator/>
      </w:r>
    </w:p>
  </w:footnote>
  <w:footnote w:type="continuationSeparator" w:id="0">
    <w:p w14:paraId="56B625B4" w14:textId="77777777" w:rsidR="00710A5C" w:rsidRDefault="00710A5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A5C"/>
    <w:rsid w:val="001A7C09"/>
    <w:rsid w:val="00577BD5"/>
    <w:rsid w:val="00656CBA"/>
    <w:rsid w:val="006A1F77"/>
    <w:rsid w:val="00710A5C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7A471"/>
  <w15:chartTrackingRefBased/>
  <w15:docId w15:val="{DB46AC26-DB5B-4D73-8D62-CE5F94BE2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0A5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10A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2018-08-14T18:42:00Z</dcterms:created>
  <dcterms:modified xsi:type="dcterms:W3CDTF">2018-08-14T18:43:00Z</dcterms:modified>
</cp:coreProperties>
</file>